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19" w:rsidRDefault="00F84019">
      <w:pPr>
        <w:pStyle w:val="ListParagraph"/>
        <w:widowControl w:val="0"/>
        <w:suppressAutoHyphens/>
        <w:ind w:left="0" w:firstLine="680"/>
        <w:jc w:val="right"/>
      </w:pPr>
      <w:r>
        <w:rPr>
          <w:rFonts w:ascii="Times New Roman" w:hAnsi="Times New Roman" w:cs="Times New Roman"/>
          <w:lang w:eastAsia="ru-RU"/>
        </w:rPr>
        <w:t xml:space="preserve"> Приказу № 29 от 15.05.2023г</w:t>
      </w:r>
    </w:p>
    <w:p w:rsidR="00F84019" w:rsidRDefault="00F84019">
      <w:pPr>
        <w:pStyle w:val="ListParagraph"/>
        <w:widowControl w:val="0"/>
        <w:suppressAutoHyphens/>
        <w:ind w:left="0" w:firstLine="68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F84019" w:rsidRDefault="00F84019">
      <w:pPr>
        <w:pStyle w:val="ListParagraph"/>
        <w:widowControl w:val="0"/>
        <w:suppressAutoHyphens/>
        <w:ind w:left="0" w:firstLine="680"/>
        <w:jc w:val="center"/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План работы </w:t>
      </w:r>
    </w:p>
    <w:p w:rsidR="00F84019" w:rsidRDefault="00F84019">
      <w:pPr>
        <w:pStyle w:val="ListParagraph"/>
        <w:widowControl w:val="0"/>
        <w:suppressAutoHyphens/>
        <w:ind w:left="0" w:firstLine="680"/>
        <w:jc w:val="center"/>
      </w:pPr>
      <w:r>
        <w:rPr>
          <w:rFonts w:ascii="Times New Roman" w:hAnsi="Times New Roman" w:cs="Times New Roman"/>
          <w:sz w:val="32"/>
          <w:szCs w:val="32"/>
          <w:lang w:eastAsia="ru-RU"/>
        </w:rPr>
        <w:t>муниципального учреждения - «Спортивный комплекс - Поназырево»  на июнь 2023г.</w:t>
      </w:r>
    </w:p>
    <w:p w:rsidR="00F84019" w:rsidRDefault="00F84019">
      <w:pPr>
        <w:pStyle w:val="ListParagraph"/>
        <w:widowControl w:val="0"/>
        <w:suppressAutoHyphens/>
        <w:ind w:left="0" w:firstLine="68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tbl>
      <w:tblPr>
        <w:tblW w:w="9654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4"/>
        <w:gridCol w:w="2998"/>
        <w:gridCol w:w="1911"/>
        <w:gridCol w:w="1913"/>
        <w:gridCol w:w="1988"/>
      </w:tblGrid>
      <w:tr w:rsidR="00F84019"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Дата и место проведения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Отметка об исполнении</w:t>
            </w: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 xml:space="preserve">Работа секции ОФП 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Спортзал,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 xml:space="preserve"> площадка ГТО, стадион по отдельному графику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Работа секции по гимнастике, легкой атлетике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Спортзал по отдельному графику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Чеснокова Т.П.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Работа секции по фитнесу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bookmarkStart w:id="0" w:name="__DdeLink__1151_2063429221"/>
            <w:r>
              <w:rPr>
                <w:rFonts w:ascii="Times New Roman" w:hAnsi="Times New Roman" w:cs="Times New Roman"/>
              </w:rPr>
              <w:t>Спортзал по отдельному графику</w:t>
            </w:r>
            <w:bookmarkEnd w:id="0"/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Работа секции  по волейболу для школьников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Спортзал по отдельному графику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Прием нормативов ГТО  (центр тестирования ГТО)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По субботам еженедельно, спортзал, стадион, площадка ГТО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 11.00 до 16.00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Корнилова Е.М.</w:t>
            </w:r>
          </w:p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t>6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Спортивная программа</w:t>
            </w:r>
          </w:p>
          <w:p w:rsidR="00F84019" w:rsidRDefault="00F84019">
            <w:pPr>
              <w:pStyle w:val="a0"/>
              <w:jc w:val="center"/>
            </w:pPr>
            <w:r>
              <w:rPr>
                <w:color w:val="000000"/>
              </w:rPr>
              <w:t>«Веселые старты»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Fonts w:ascii="Times New Roman" w:hAnsi="Times New Roman" w:cs="Times New Roman"/>
              </w:rPr>
              <w:t>01.06.2023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спортзал МУ «СК-Поназырево»</w:t>
            </w:r>
          </w:p>
          <w:p w:rsidR="00F84019" w:rsidRDefault="00F84019">
            <w:pPr>
              <w:jc w:val="center"/>
            </w:pPr>
            <w:r>
              <w:rPr>
                <w:rFonts w:ascii="Times New Roman" w:hAnsi="Times New Roman" w:cs="Times New Roman"/>
              </w:rPr>
              <w:t>с 10.00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Спортивная программа</w:t>
            </w: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«Быстрее, выше, сильнее»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02.06.2023</w:t>
            </w: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с 10.00</w:t>
            </w:r>
          </w:p>
          <w:p w:rsidR="00F84019" w:rsidRDefault="00F84019">
            <w:pPr>
              <w:pStyle w:val="a0"/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спортзал МУ «СК-Поназырево»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 xml:space="preserve">Профилактическая беседа о вреде курения, алкоголя, наркотиков 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Fonts w:ascii="Times New Roman" w:hAnsi="Times New Roman" w:cs="Times New Roman"/>
              </w:rPr>
              <w:t>7, 8, 9, 14 июня 2023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спортзал МУ «СК-Поназырево»</w:t>
            </w:r>
          </w:p>
          <w:p w:rsidR="00F84019" w:rsidRDefault="00F84019">
            <w:pPr>
              <w:jc w:val="center"/>
            </w:pPr>
            <w:bookmarkStart w:id="1" w:name="__DdeLink__2043_2109752302"/>
            <w:r>
              <w:rPr>
                <w:rFonts w:ascii="Times New Roman" w:hAnsi="Times New Roman" w:cs="Times New Roman"/>
              </w:rPr>
              <w:t>с 10.00</w:t>
            </w:r>
            <w:bookmarkEnd w:id="1"/>
          </w:p>
          <w:p w:rsidR="00F84019" w:rsidRDefault="00F840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t>8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Спортивная программа «Сильные и смелые»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09.06.2023г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 10.00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стадион, спортивный зал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bookmarkStart w:id="2" w:name="__DdeLink__2272_41912440341"/>
            <w:r>
              <w:rPr>
                <w:rFonts w:ascii="Times New Roman" w:hAnsi="Times New Roman" w:cs="Times New Roman"/>
              </w:rPr>
              <w:t>Ж</w:t>
            </w:r>
            <w:bookmarkEnd w:id="2"/>
            <w:r>
              <w:rPr>
                <w:rFonts w:ascii="Times New Roman" w:hAnsi="Times New Roman" w:cs="Times New Roman"/>
              </w:rPr>
              <w:t>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 xml:space="preserve">Спортивные мероприятия, посвященные Дню России  </w:t>
            </w: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 xml:space="preserve">-велопробег, </w:t>
            </w:r>
          </w:p>
          <w:p w:rsidR="00F84019" w:rsidRDefault="00F84019">
            <w:pPr>
              <w:jc w:val="center"/>
              <w:rPr>
                <w:rStyle w:val="markedcontent"/>
                <w:rFonts w:ascii="Times New Roman" w:hAnsi="Times New Roman" w:cs="Times New Roman"/>
                <w:color w:val="000000"/>
              </w:rPr>
            </w:pPr>
          </w:p>
          <w:p w:rsidR="00F84019" w:rsidRDefault="00F84019">
            <w:pPr>
              <w:jc w:val="center"/>
              <w:rPr>
                <w:rStyle w:val="markedcontent"/>
                <w:rFonts w:ascii="Times New Roman" w:hAnsi="Times New Roman" w:cs="Times New Roman"/>
                <w:color w:val="000000"/>
              </w:rPr>
            </w:pP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- полоса препятствий, перетягивание каната</w:t>
            </w: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- волейбол (школьники)</w:t>
            </w:r>
          </w:p>
          <w:p w:rsidR="00F84019" w:rsidRDefault="00F84019">
            <w:pPr>
              <w:jc w:val="center"/>
              <w:rPr>
                <w:rStyle w:val="markedcontent"/>
                <w:rFonts w:ascii="Times New Roman" w:hAnsi="Times New Roman" w:cs="Times New Roman"/>
                <w:color w:val="000000"/>
              </w:rPr>
            </w:pP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- волейбол (мужчины)</w:t>
            </w:r>
          </w:p>
          <w:p w:rsidR="00F84019" w:rsidRDefault="00F84019">
            <w:pPr>
              <w:jc w:val="center"/>
              <w:rPr>
                <w:rStyle w:val="markedcontent"/>
                <w:rFonts w:ascii="Times New Roman" w:hAnsi="Times New Roman" w:cs="Times New Roman"/>
                <w:color w:val="000000"/>
              </w:rPr>
            </w:pP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 xml:space="preserve">- футбол 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12.06.2023г</w:t>
            </w:r>
          </w:p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 10.00  Поназырево-Хмелевка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 с 12.00 </w:t>
            </w:r>
            <w:bookmarkStart w:id="3" w:name="__DdeLink__2042_3071154522"/>
            <w:r>
              <w:rPr>
                <w:rFonts w:ascii="Times New Roman" w:hAnsi="Times New Roman" w:cs="Times New Roman"/>
                <w:color w:val="000000"/>
              </w:rPr>
              <w:t xml:space="preserve">спортивный зал , 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с 15.00 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спортивный зал,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 17.00 спортивный зал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 12.00 стадион</w:t>
            </w:r>
            <w:bookmarkEnd w:id="3"/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bookmarkStart w:id="4" w:name="__DdeLink__2272_419124403412"/>
            <w:r>
              <w:rPr>
                <w:rFonts w:ascii="Times New Roman" w:hAnsi="Times New Roman" w:cs="Times New Roman"/>
              </w:rPr>
              <w:t>Ж</w:t>
            </w:r>
            <w:bookmarkEnd w:id="4"/>
            <w:r>
              <w:rPr>
                <w:rFonts w:ascii="Times New Roman" w:hAnsi="Times New Roman" w:cs="Times New Roman"/>
              </w:rPr>
              <w:t>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t>10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Спортивное мероприятие «Бодрость и здоровье»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14.06.2023г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 10.00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спортивный зал , стадион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rPr>
          <w:trHeight w:val="1849"/>
        </w:trPr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 xml:space="preserve">Спортивное мероприятие «Папа, мама, я — дружная семья!» </w:t>
            </w:r>
          </w:p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(семьи с детьми дошкольного возраста)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17.06.2023г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 11.00</w:t>
            </w:r>
          </w:p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стадион (спортивный зал если плохая погода)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 xml:space="preserve">Спортивное мероприятие «Папа, мама, я — дружная семья!» </w:t>
            </w:r>
          </w:p>
          <w:p w:rsidR="00F84019" w:rsidRDefault="00F84019">
            <w:pPr>
              <w:jc w:val="center"/>
              <w:rPr>
                <w:rStyle w:val="markedcontent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24.06.2023г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с 11.00</w:t>
            </w:r>
          </w:p>
          <w:p w:rsidR="00F84019" w:rsidRDefault="00F84019">
            <w:pPr>
              <w:pStyle w:val="a0"/>
              <w:jc w:val="center"/>
            </w:pPr>
            <w:r>
              <w:rPr>
                <w:rStyle w:val="markedcontent"/>
                <w:rFonts w:ascii="Times New Roman" w:hAnsi="Times New Roman" w:cs="Times New Roman"/>
                <w:color w:val="000000"/>
              </w:rPr>
              <w:t>стадион (спортивный зал если плохая погода)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 xml:space="preserve">Пропаганда здорового образа жизни среди населения района через СМИ, интернет   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В течение месяца</w:t>
            </w:r>
          </w:p>
          <w:p w:rsidR="00F84019" w:rsidRDefault="00F84019">
            <w:pPr>
              <w:pStyle w:val="a0"/>
              <w:jc w:val="center"/>
              <w:rPr>
                <w:rStyle w:val="markedcontent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Работа секций по волейболу для взрослых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Спортзал по отдельному графику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</w:p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Работа групп здоровья, индивидуальные занятия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Спортзал по отдельному графику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  <w:tr w:rsidR="00F84019">
        <w:tc>
          <w:tcPr>
            <w:tcW w:w="844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98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разновозрастных отрядов</w:t>
            </w: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</w:pPr>
            <w:r>
              <w:rPr>
                <w:rFonts w:ascii="Times New Roman" w:hAnsi="Times New Roman" w:cs="Times New Roman"/>
              </w:rPr>
              <w:t>Стадион, спортзал, турбаза «Ветлуга»  (по отдельному графику)</w:t>
            </w:r>
          </w:p>
        </w:tc>
        <w:tc>
          <w:tcPr>
            <w:tcW w:w="1913" w:type="dxa"/>
            <w:tcBorders>
              <w:left w:val="single" w:sz="2" w:space="0" w:color="000000"/>
              <w:bottom w:val="single" w:sz="2" w:space="0" w:color="000000"/>
            </w:tcBorders>
          </w:tcPr>
          <w:p w:rsidR="00F84019" w:rsidRDefault="00F84019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Жиляева И.А.</w:t>
            </w:r>
          </w:p>
        </w:tc>
        <w:tc>
          <w:tcPr>
            <w:tcW w:w="19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4019" w:rsidRDefault="00F84019">
            <w:pPr>
              <w:pStyle w:val="a0"/>
            </w:pPr>
          </w:p>
        </w:tc>
      </w:tr>
    </w:tbl>
    <w:p w:rsidR="00F84019" w:rsidRDefault="00F84019">
      <w:pPr>
        <w:pStyle w:val="ListParagraph"/>
        <w:widowControl w:val="0"/>
        <w:suppressAutoHyphens/>
        <w:ind w:left="0" w:firstLine="680"/>
        <w:jc w:val="center"/>
      </w:pPr>
    </w:p>
    <w:p w:rsidR="00F84019" w:rsidRDefault="00F84019">
      <w:pPr>
        <w:pStyle w:val="ListParagraph"/>
        <w:widowControl w:val="0"/>
        <w:suppressAutoHyphens/>
        <w:ind w:left="0" w:firstLine="680"/>
        <w:jc w:val="center"/>
      </w:pPr>
    </w:p>
    <w:p w:rsidR="00F84019" w:rsidRDefault="00F84019" w:rsidP="00BC01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 «Спортивный комплекс - Поназырево»</w:t>
      </w:r>
    </w:p>
    <w:p w:rsidR="00F84019" w:rsidRDefault="00F84019" w:rsidP="00BC01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019" w:rsidRDefault="00F84019" w:rsidP="00BC01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019" w:rsidRDefault="00F84019" w:rsidP="00BC01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F84019" w:rsidRDefault="00F84019" w:rsidP="00BC01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4019" w:rsidRDefault="00F84019" w:rsidP="00BC010B">
      <w:pPr>
        <w:jc w:val="both"/>
      </w:pPr>
      <w:r>
        <w:rPr>
          <w:rFonts w:ascii="Times New Roman" w:hAnsi="Times New Roman" w:cs="Times New Roman"/>
          <w:sz w:val="28"/>
          <w:szCs w:val="28"/>
        </w:rPr>
        <w:t>№ 29                                                                                              от  16 мая 2023г</w:t>
      </w:r>
    </w:p>
    <w:p w:rsidR="00F84019" w:rsidRDefault="00F84019" w:rsidP="00BC01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019" w:rsidRDefault="00F84019" w:rsidP="00BC01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п.Поназырево</w:t>
      </w:r>
    </w:p>
    <w:p w:rsidR="00F84019" w:rsidRDefault="00F84019" w:rsidP="00BC01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4019" w:rsidRDefault="00F84019" w:rsidP="00BC010B">
      <w:pPr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 плане работы МУ «СК — Поназырево на июнь 2023 года</w:t>
      </w:r>
    </w:p>
    <w:p w:rsidR="00F84019" w:rsidRDefault="00F84019" w:rsidP="00BC01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На основании календарного плана спортивно-массовых мероприятий, запланированных к проведению на территории Поназыревского муниципального района в 2023г году, с целью привлечения жителей Поназыревского района к систематическим занятиям физкультурой и спортом</w:t>
      </w: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ПРИКАЗЫВАЮ:</w:t>
      </w: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план работы  </w:t>
      </w:r>
      <w:bookmarkStart w:id="5" w:name="__DdeLink__17737_2279764006"/>
      <w:r>
        <w:rPr>
          <w:rFonts w:ascii="Times New Roman" w:hAnsi="Times New Roman" w:cs="Times New Roman"/>
          <w:sz w:val="28"/>
          <w:szCs w:val="28"/>
          <w:lang w:eastAsia="ru-RU"/>
        </w:rPr>
        <w:t>МУ «СК — Поназырево»</w:t>
      </w:r>
      <w:bookmarkEnd w:id="5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июнь 2023г. </w:t>
      </w: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2.  Контроль за исполнением оставляю за собой.</w:t>
      </w: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4019" w:rsidRDefault="00F84019" w:rsidP="00BC010B">
      <w:pPr>
        <w:pStyle w:val="ListParagraph"/>
        <w:widowControl w:val="0"/>
        <w:suppressAutoHyphens/>
        <w:ind w:left="0" w:firstLine="68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Директор                                                                                  И.А.Жиляева</w:t>
      </w:r>
    </w:p>
    <w:p w:rsidR="00F84019" w:rsidRDefault="00F84019">
      <w:pPr>
        <w:pStyle w:val="ListParagraph"/>
        <w:widowControl w:val="0"/>
        <w:suppressAutoHyphens/>
        <w:ind w:left="0" w:firstLine="680"/>
        <w:jc w:val="center"/>
      </w:pPr>
    </w:p>
    <w:sectPr w:rsidR="00F84019" w:rsidSect="00DE7FAA">
      <w:headerReference w:type="default" r:id="rId6"/>
      <w:pgSz w:w="11906" w:h="16838"/>
      <w:pgMar w:top="1282" w:right="1134" w:bottom="1134" w:left="1134" w:header="72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019" w:rsidRDefault="00F84019" w:rsidP="00DE7FAA">
      <w:r>
        <w:separator/>
      </w:r>
    </w:p>
  </w:endnote>
  <w:endnote w:type="continuationSeparator" w:id="0">
    <w:p w:rsidR="00F84019" w:rsidRDefault="00F84019" w:rsidP="00DE7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019" w:rsidRDefault="00F84019" w:rsidP="00DE7FAA">
      <w:r>
        <w:separator/>
      </w:r>
    </w:p>
  </w:footnote>
  <w:footnote w:type="continuationSeparator" w:id="0">
    <w:p w:rsidR="00F84019" w:rsidRDefault="00F84019" w:rsidP="00DE7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019" w:rsidRDefault="00F84019">
    <w:pPr>
      <w:pStyle w:val="ListParagraph"/>
      <w:widowControl w:val="0"/>
      <w:suppressAutoHyphens/>
      <w:ind w:left="0"/>
      <w:jc w:val="right"/>
      <w:rPr>
        <w:rFonts w:ascii="Times New Roman" w:hAnsi="Times New Roman" w:cs="Times New Roman"/>
        <w:lang w:eastAsia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FAA"/>
    <w:rsid w:val="003378BB"/>
    <w:rsid w:val="00BC010B"/>
    <w:rsid w:val="00C376BB"/>
    <w:rsid w:val="00DE7FAA"/>
    <w:rsid w:val="00F8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AA"/>
    <w:pPr>
      <w:overflowPunct w:val="0"/>
    </w:pPr>
    <w:rPr>
      <w:rFonts w:cs="Liberation Serif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DE7FAA"/>
    <w:rPr>
      <w:color w:val="000080"/>
      <w:u w:val="single"/>
    </w:rPr>
  </w:style>
  <w:style w:type="character" w:customStyle="1" w:styleId="markedcontent">
    <w:name w:val="markedcontent"/>
    <w:basedOn w:val="DefaultParagraphFont"/>
    <w:uiPriority w:val="99"/>
    <w:rsid w:val="00DE7FAA"/>
  </w:style>
  <w:style w:type="paragraph" w:customStyle="1" w:styleId="a">
    <w:name w:val="Заголовок"/>
    <w:basedOn w:val="Normal"/>
    <w:next w:val="BodyText"/>
    <w:uiPriority w:val="99"/>
    <w:rsid w:val="00DE7FAA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E7FA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108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DE7FAA"/>
  </w:style>
  <w:style w:type="paragraph" w:styleId="Caption">
    <w:name w:val="caption"/>
    <w:basedOn w:val="Normal"/>
    <w:uiPriority w:val="99"/>
    <w:qFormat/>
    <w:rsid w:val="00DE7FAA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DE7FAA"/>
    <w:pPr>
      <w:suppressLineNumbers/>
    </w:pPr>
  </w:style>
  <w:style w:type="paragraph" w:styleId="ListParagraph">
    <w:name w:val="List Paragraph"/>
    <w:basedOn w:val="Normal"/>
    <w:uiPriority w:val="99"/>
    <w:qFormat/>
    <w:rsid w:val="00DE7FAA"/>
    <w:pPr>
      <w:ind w:left="720"/>
    </w:pPr>
  </w:style>
  <w:style w:type="paragraph" w:customStyle="1" w:styleId="a0">
    <w:name w:val="Содержимое таблицы"/>
    <w:basedOn w:val="Normal"/>
    <w:uiPriority w:val="99"/>
    <w:rsid w:val="00DE7FAA"/>
    <w:pPr>
      <w:suppressLineNumbers/>
    </w:pPr>
  </w:style>
  <w:style w:type="paragraph" w:customStyle="1" w:styleId="a1">
    <w:name w:val="Заголовок таблицы"/>
    <w:basedOn w:val="a0"/>
    <w:uiPriority w:val="99"/>
    <w:rsid w:val="00DE7FAA"/>
    <w:pPr>
      <w:jc w:val="center"/>
    </w:pPr>
    <w:rPr>
      <w:b/>
      <w:bCs/>
    </w:rPr>
  </w:style>
  <w:style w:type="paragraph" w:customStyle="1" w:styleId="a2">
    <w:name w:val="Верхний и нижний колонтитулы"/>
    <w:basedOn w:val="Normal"/>
    <w:uiPriority w:val="99"/>
    <w:rsid w:val="00DE7FAA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a2"/>
    <w:link w:val="HeaderChar"/>
    <w:uiPriority w:val="99"/>
    <w:rsid w:val="00DE7FAA"/>
  </w:style>
  <w:style w:type="character" w:customStyle="1" w:styleId="HeaderChar">
    <w:name w:val="Header Char"/>
    <w:basedOn w:val="DefaultParagraphFont"/>
    <w:link w:val="Header"/>
    <w:uiPriority w:val="99"/>
    <w:semiHidden/>
    <w:rsid w:val="00BF6108"/>
    <w:rPr>
      <w:rFonts w:cs="Liberation Serif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496</TotalTime>
  <Pages>3</Pages>
  <Words>454</Words>
  <Characters>2589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2022-05-27T17:21:00Z</cp:lastPrinted>
  <dcterms:created xsi:type="dcterms:W3CDTF">2021-03-09T21:07:00Z</dcterms:created>
  <dcterms:modified xsi:type="dcterms:W3CDTF">2023-05-31T10:28:00Z</dcterms:modified>
</cp:coreProperties>
</file>